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7E923" w14:textId="77777777" w:rsidR="007B23AB" w:rsidRDefault="007B23AB" w:rsidP="007B23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George STONE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24F7AE45" w14:textId="77777777" w:rsidR="007B23AB" w:rsidRDefault="007B23AB" w:rsidP="007B23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CE55CA4" w14:textId="77777777" w:rsidR="007B23AB" w:rsidRDefault="007B23AB" w:rsidP="007B23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1FD5AC" w14:textId="77777777" w:rsidR="007B23AB" w:rsidRDefault="007B23AB" w:rsidP="007B23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54F602" w14:textId="77777777" w:rsidR="007B23AB" w:rsidRDefault="007B23AB" w:rsidP="007B23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C6E9259" w14:textId="77777777" w:rsidR="007B23AB" w:rsidRDefault="007B23AB" w:rsidP="007B23AB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p.257)</w:t>
      </w:r>
    </w:p>
    <w:p w14:paraId="38F1688D" w14:textId="77777777" w:rsidR="007B23AB" w:rsidRDefault="007B23AB" w:rsidP="007B23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044CBC1" w14:textId="77777777" w:rsidR="007B23AB" w:rsidRDefault="007B23AB" w:rsidP="007B23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497F7C" w14:textId="77777777" w:rsidR="007B23AB" w:rsidRDefault="007B23AB" w:rsidP="007B23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AC7FC1" w14:textId="77777777" w:rsidR="007B23AB" w:rsidRDefault="007B23AB" w:rsidP="007B23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2023</w:t>
      </w:r>
    </w:p>
    <w:p w14:paraId="69102A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FF0BB" w14:textId="77777777" w:rsidR="007B23AB" w:rsidRDefault="007B23AB" w:rsidP="009139A6">
      <w:r>
        <w:separator/>
      </w:r>
    </w:p>
  </w:endnote>
  <w:endnote w:type="continuationSeparator" w:id="0">
    <w:p w14:paraId="080A639E" w14:textId="77777777" w:rsidR="007B23AB" w:rsidRDefault="007B23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89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9B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19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9CA8F" w14:textId="77777777" w:rsidR="007B23AB" w:rsidRDefault="007B23AB" w:rsidP="009139A6">
      <w:r>
        <w:separator/>
      </w:r>
    </w:p>
  </w:footnote>
  <w:footnote w:type="continuationSeparator" w:id="0">
    <w:p w14:paraId="235A8235" w14:textId="77777777" w:rsidR="007B23AB" w:rsidRDefault="007B23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0C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EDC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168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AB"/>
    <w:rsid w:val="000666E0"/>
    <w:rsid w:val="002510B7"/>
    <w:rsid w:val="005C130B"/>
    <w:rsid w:val="007B23A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0CC8F"/>
  <w15:chartTrackingRefBased/>
  <w15:docId w15:val="{D0F28012-8917-48B1-B760-CD5C39754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3AB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2023-06-18T20:17:00Z</dcterms:created>
  <dcterms:modified xsi:type="dcterms:W3CDTF">2023-06-18T20:20:00Z</dcterms:modified>
</cp:coreProperties>
</file>